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CB4" w:rsidRDefault="00F41CB4" w:rsidP="00F41C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CAVE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F41CB4" w:rsidRDefault="00F41CB4" w:rsidP="00F41C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1CB4" w:rsidRDefault="00F41CB4" w:rsidP="00F41C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1CB4" w:rsidRDefault="00F41CB4" w:rsidP="00F41C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Shirborne</w:t>
      </w:r>
      <w:proofErr w:type="spellEnd"/>
      <w:r>
        <w:rPr>
          <w:rFonts w:ascii="Times New Roman" w:hAnsi="Times New Roman" w:cs="Times New Roman"/>
          <w:sz w:val="24"/>
          <w:szCs w:val="24"/>
        </w:rPr>
        <w:t>, Dorset,</w:t>
      </w:r>
    </w:p>
    <w:p w:rsidR="00F41CB4" w:rsidRDefault="00F41CB4" w:rsidP="00F41C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Edward Courtenay, 3</w:t>
      </w:r>
      <w:r w:rsidRPr="001D137F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 Devon(q.v.).</w:t>
      </w:r>
    </w:p>
    <w:p w:rsidR="00F41CB4" w:rsidRDefault="00F41CB4" w:rsidP="00F41C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21-348)</w:t>
      </w:r>
    </w:p>
    <w:p w:rsidR="00F41CB4" w:rsidRDefault="00F41CB4" w:rsidP="00F41C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1CB4" w:rsidRDefault="00F41CB4" w:rsidP="00F41C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41CB4" w:rsidRDefault="00F41CB4" w:rsidP="00F41C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2016</w:t>
      </w:r>
      <w:bookmarkStart w:id="0" w:name="_GoBack"/>
      <w:bookmarkEnd w:id="0"/>
    </w:p>
    <w:sectPr w:rsidR="006B2F86" w:rsidRPr="00F41C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CB4" w:rsidRDefault="00F41CB4" w:rsidP="00E71FC3">
      <w:pPr>
        <w:spacing w:after="0" w:line="240" w:lineRule="auto"/>
      </w:pPr>
      <w:r>
        <w:separator/>
      </w:r>
    </w:p>
  </w:endnote>
  <w:endnote w:type="continuationSeparator" w:id="0">
    <w:p w:rsidR="00F41CB4" w:rsidRDefault="00F41C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CB4" w:rsidRDefault="00F41CB4" w:rsidP="00E71FC3">
      <w:pPr>
        <w:spacing w:after="0" w:line="240" w:lineRule="auto"/>
      </w:pPr>
      <w:r>
        <w:separator/>
      </w:r>
    </w:p>
  </w:footnote>
  <w:footnote w:type="continuationSeparator" w:id="0">
    <w:p w:rsidR="00F41CB4" w:rsidRDefault="00F41C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CB4"/>
    <w:rsid w:val="00AB52E8"/>
    <w:rsid w:val="00B16D3F"/>
    <w:rsid w:val="00E71FC3"/>
    <w:rsid w:val="00EF4813"/>
    <w:rsid w:val="00F4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8A3A1"/>
  <w15:chartTrackingRefBased/>
  <w15:docId w15:val="{7CFFAE17-C467-4C97-8E97-DBC74BD21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2016-04-07T19:54:00Z</dcterms:created>
  <dcterms:modified xsi:type="dcterms:W3CDTF">2016-04-07T19:54:00Z</dcterms:modified>
</cp:coreProperties>
</file>